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976B05" w14:textId="77777777" w:rsidR="009F2F14" w:rsidRDefault="009F2F14" w:rsidP="009F2F14">
      <w:pPr>
        <w:pStyle w:val="NoSpacing"/>
        <w:jc w:val="both"/>
      </w:pPr>
      <w:r>
        <w:rPr>
          <w:u w:val="single"/>
        </w:rPr>
        <w:t>John OSBORN</w:t>
      </w:r>
      <w:r>
        <w:t xml:space="preserve">       (fl.1440)</w:t>
      </w:r>
    </w:p>
    <w:p w14:paraId="4DF18804" w14:textId="77777777" w:rsidR="009F2F14" w:rsidRDefault="009F2F14" w:rsidP="009F2F14">
      <w:pPr>
        <w:pStyle w:val="NoSpacing"/>
        <w:jc w:val="both"/>
      </w:pPr>
      <w:r>
        <w:t>of London.</w:t>
      </w:r>
    </w:p>
    <w:p w14:paraId="45FBDC31" w14:textId="77777777" w:rsidR="009F2F14" w:rsidRDefault="009F2F14" w:rsidP="009F2F14">
      <w:pPr>
        <w:pStyle w:val="NoSpacing"/>
        <w:jc w:val="both"/>
      </w:pPr>
    </w:p>
    <w:p w14:paraId="6A3B1C5D" w14:textId="77777777" w:rsidR="009F2F14" w:rsidRDefault="009F2F14" w:rsidP="009F2F14">
      <w:pPr>
        <w:pStyle w:val="NoSpacing"/>
        <w:jc w:val="both"/>
      </w:pPr>
    </w:p>
    <w:p w14:paraId="78BC1072" w14:textId="77777777" w:rsidR="009F2F14" w:rsidRDefault="009F2F14" w:rsidP="009F2F14">
      <w:pPr>
        <w:pStyle w:val="NoSpacing"/>
        <w:jc w:val="both"/>
      </w:pPr>
      <w:r>
        <w:t xml:space="preserve">= Lucy(q.v.), daughter of Thomas </w:t>
      </w:r>
      <w:proofErr w:type="spellStart"/>
      <w:r>
        <w:t>Ludbroke</w:t>
      </w:r>
      <w:proofErr w:type="spellEnd"/>
      <w:r>
        <w:t xml:space="preserve"> of Warwick.</w:t>
      </w:r>
    </w:p>
    <w:p w14:paraId="61CFDE7F" w14:textId="77777777" w:rsidR="009F2F14" w:rsidRDefault="009F2F14" w:rsidP="009F2F14">
      <w:pPr>
        <w:pStyle w:val="NoSpacing"/>
        <w:jc w:val="both"/>
      </w:pPr>
      <w:r>
        <w:t>(P.R.O. ref. DR 115/62)</w:t>
      </w:r>
    </w:p>
    <w:p w14:paraId="7E979C5A" w14:textId="77777777" w:rsidR="009F2F14" w:rsidRDefault="009F2F14" w:rsidP="009F2F14">
      <w:pPr>
        <w:pStyle w:val="NoSpacing"/>
        <w:jc w:val="both"/>
      </w:pPr>
    </w:p>
    <w:p w14:paraId="19563051" w14:textId="77777777" w:rsidR="009F2F14" w:rsidRDefault="009F2F14" w:rsidP="009F2F14">
      <w:pPr>
        <w:pStyle w:val="NoSpacing"/>
        <w:jc w:val="both"/>
      </w:pPr>
    </w:p>
    <w:p w14:paraId="1A886493" w14:textId="77777777" w:rsidR="009F2F14" w:rsidRDefault="009F2F14" w:rsidP="009F2F14">
      <w:pPr>
        <w:pStyle w:val="NoSpacing"/>
        <w:jc w:val="both"/>
      </w:pPr>
      <w:r>
        <w:t xml:space="preserve">  4 Mar.1440</w:t>
      </w:r>
      <w:r>
        <w:tab/>
        <w:t>They granted property in Warwick to Henry Cooke of Warwick(q.v.) and</w:t>
      </w:r>
    </w:p>
    <w:p w14:paraId="7D872A60" w14:textId="77777777" w:rsidR="009F2F14" w:rsidRDefault="009F2F14" w:rsidP="009F2F14">
      <w:pPr>
        <w:pStyle w:val="NoSpacing"/>
        <w:jc w:val="both"/>
      </w:pPr>
      <w:r>
        <w:tab/>
      </w:r>
      <w:r>
        <w:tab/>
        <w:t>his wife, Juliana(q.v.).   (ibid.)</w:t>
      </w:r>
    </w:p>
    <w:p w14:paraId="45718FF3" w14:textId="77777777" w:rsidR="009F2F14" w:rsidRDefault="009F2F14" w:rsidP="009F2F14">
      <w:pPr>
        <w:pStyle w:val="NoSpacing"/>
        <w:jc w:val="both"/>
      </w:pPr>
    </w:p>
    <w:p w14:paraId="30AC267C" w14:textId="77777777" w:rsidR="009F2F14" w:rsidRDefault="009F2F14" w:rsidP="009F2F14">
      <w:pPr>
        <w:pStyle w:val="NoSpacing"/>
        <w:jc w:val="both"/>
      </w:pPr>
    </w:p>
    <w:p w14:paraId="574D2848" w14:textId="77777777" w:rsidR="009F2F14" w:rsidRDefault="009F2F14" w:rsidP="009F2F14">
      <w:pPr>
        <w:pStyle w:val="NoSpacing"/>
        <w:jc w:val="both"/>
      </w:pPr>
      <w:r>
        <w:t>14 July 2019</w:t>
      </w:r>
    </w:p>
    <w:p w14:paraId="48263186" w14:textId="77777777" w:rsidR="006B2F86" w:rsidRPr="00E71FC3" w:rsidRDefault="009F2F1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D0B7E2" w14:textId="77777777" w:rsidR="009F2F14" w:rsidRDefault="009F2F14" w:rsidP="00E71FC3">
      <w:pPr>
        <w:spacing w:after="0" w:line="240" w:lineRule="auto"/>
      </w:pPr>
      <w:r>
        <w:separator/>
      </w:r>
    </w:p>
  </w:endnote>
  <w:endnote w:type="continuationSeparator" w:id="0">
    <w:p w14:paraId="7EC0BD07" w14:textId="77777777" w:rsidR="009F2F14" w:rsidRDefault="009F2F1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70CE9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46AACE" w14:textId="77777777" w:rsidR="009F2F14" w:rsidRDefault="009F2F14" w:rsidP="00E71FC3">
      <w:pPr>
        <w:spacing w:after="0" w:line="240" w:lineRule="auto"/>
      </w:pPr>
      <w:r>
        <w:separator/>
      </w:r>
    </w:p>
  </w:footnote>
  <w:footnote w:type="continuationSeparator" w:id="0">
    <w:p w14:paraId="13B3BBC2" w14:textId="77777777" w:rsidR="009F2F14" w:rsidRDefault="009F2F1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F14"/>
    <w:rsid w:val="001A7C09"/>
    <w:rsid w:val="00577BD5"/>
    <w:rsid w:val="00656CBA"/>
    <w:rsid w:val="006A1F77"/>
    <w:rsid w:val="00733BE7"/>
    <w:rsid w:val="009F2F1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ADD2C8"/>
  <w15:chartTrackingRefBased/>
  <w15:docId w15:val="{AF541F1F-D3A3-4442-AFB8-78B79F4BC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2019-07-19T19:20:00Z</dcterms:created>
  <dcterms:modified xsi:type="dcterms:W3CDTF">2019-07-19T19:20:00Z</dcterms:modified>
</cp:coreProperties>
</file>